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da1d95f" w14:textId="da1d95f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86D41">
        <w:t>13</w:t>
      </w:r>
      <w:r w:rsidRPr="002C1CDD">
        <w:t>. St-</w:t>
      </w:r>
      <w:r w:rsidR="00186D41">
        <w:t>1084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86D41">
        <w:t>13</w:t>
      </w:r>
      <w:r w:rsidRPr="002C1CDD">
        <w:t>. St-</w:t>
      </w:r>
      <w:r w:rsidR="00186D41">
        <w:t>1084</w:t>
      </w:r>
      <w:r>
        <w:t>/2021</w:t>
      </w:r>
    </w:p>
    <w:p w:rsidR="00A7462F" w:rsidP="00A7462F" w:rsidRDefault="00A7462F"/>
    <w:p w:rsidR="00A7462F" w:rsidP="00186D41" w:rsidRDefault="00A7462F">
      <w:r>
        <w:t xml:space="preserve">Podnositelj zahtjeva – </w:t>
      </w:r>
      <w:r w:rsidR="00186D41">
        <w:t>Financijska agencija, Regionalni centar Zagreb, Podružnica KARLOVAC, Ul. Pavla Vitezovića 1, 47000 Karlovac</w:t>
      </w:r>
      <w:r w:rsidR="00186D41">
        <w:t xml:space="preserve">, </w:t>
      </w:r>
      <w:r>
        <w:t>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186D41" w:rsidP="00186D41" w:rsidRDefault="00186D41">
      <w:pPr>
        <w:ind w:firstLine="708"/>
      </w:pPr>
      <w:r>
        <w:t>Darko usluge građevinskom mehanizacijom jednostavno društvo s ograničenom odgovornošću za usluge, Kaštel 1, 47000 Karlovac, OIB: 33813904796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186D41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186D41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86D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6D4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6D4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6D4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6D4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D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D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D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D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641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266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2021.</izvorni_sadrzaj>
    <derivirana_varijabla naziv="DomainObject.Predmet.DatumIzradeOptuznogAkta_1">26. veljače 2021.</derivirana_varijabla>
  </DomainObject.Predmet.DatumIzradeOptuznogAkta>
  <DomainObject.Predmet.DatumIzradeOptuznogAktaFormated>
    <izvorni_sadrzaj>26.2.2021.</izvorni_sadrzaj>
    <derivirana_varijabla naziv="DomainObject.Predmet.DatumIzradeOptuznogAktaFormated_1">26.2.2021.</derivirana_varijabla>
  </DomainObject.Predmet.DatumIzradeOptuznogAktaFormated>
  <DomainObject.Predmet.DatumOsnivanja>
    <izvorni_sadrzaj>26. veljače 2021.</izvorni_sadrzaj>
    <derivirana_varijabla naziv="DomainObject.Predmet.DatumOsnivanja_1">26.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2021.</izvorni_sadrzaj>
    <derivirana_varijabla naziv="DomainObject.Predmet.DatumPrimitkaOptuznogAkta_1">26.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St-1084/2021</izvorni_sadrzaj>
    <derivirana_varijabla naziv="DomainObject.Predmet.OznakaBroj_1">St-1084/2021</derivirana_varijabla>
  </DomainObject.Predmet.OznakaBroj>
  <DomainObject.Predmet.OznakaBrojOptuznogAkta>
    <izvorni_sadrzaj>04-06-21-2281</izvorni_sadrzaj>
    <derivirana_varijabla naziv="DomainObject.Predmet.OznakaBrojOptuznogAkta_1">04-06-21-2281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usluge građevinskom mehanizacijom jednostavno društvo s ograničenom odgovornošću za usluge zastupanog po punomoćniku Pavao Mrkonjić</izvorni_sadrzaj>
    <derivirana_varijabla naziv="DomainObject.Predmet.ProtustrankaFormated_1">  Darko usluge građevinskom mehanizacijom jednostavno društvo s ograničenom odgovornošću za usluge zastupanog po punomoćniku Pavao Mrkonjić</derivirana_varijabla>
  </DomainObject.Predmet.ProtustrankaFormated>
  <DomainObject.Predmet.ProtustrankaFormatedOIB>
    <izvorni_sadrzaj>  Darko usluge građevinskom mehanizacijom jednostavno društvo s ograničenom odgovornošću za usluge, OIB 33813904796 zastupanog po punomoćniku Pavao Mrkonjić</izvorni_sadrzaj>
    <derivirana_varijabla naziv="DomainObject.Predmet.ProtustrankaFormatedOIB_1">  Darko usluge građevinskom mehanizacijom jednostavno društvo s ograničenom odgovornošću za usluge, OIB 33813904796 zastupanog po punomoćniku Pavao Mrkonjić</derivirana_varijabla>
  </DomainObject.Predmet.ProtustrankaFormatedOIB>
  <DomainObject.Predmet.ProtustrankaFormatedWithAdress>
    <izvorni_sadrzaj> Darko usluge građevinskom mehanizacijom jednostavno društvo s ograničenom odgovornošću za usluge, Kaštel 1, 47000 Karlovac zastupanog po punomoćniku Pavao Mrkonjić</izvorni_sadrzaj>
    <derivirana_varijabla naziv="DomainObject.Predmet.ProtustrankaFormatedWithAdress_1"> Darko usluge građevinskom mehanizacijom jednostavno društvo s ograničenom odgovornošću za usluge, Kaštel 1, 47000 Karlovac zastupanog po punomoćniku Pavao Mrkonjić</derivirana_varijabla>
  </DomainObject.Predmet.ProtustrankaFormatedWithAdress>
  <DomainObject.Predmet.ProtustrankaFormatedWithAdressOIB>
    <izvorni_sadrzaj> Darko usluge građevinskom mehanizacijom jednostavno društvo s ograničenom odgovornošću za usluge, OIB 33813904796, Kaštel 1, 47000 Karlovac zastupanog po punomoćniku Pavao Mrkonjić</izvorni_sadrzaj>
    <derivirana_varijabla naziv="DomainObject.Predmet.ProtustrankaFormatedWithAdressOIB_1"> Darko usluge građevinskom mehanizacijom jednostavno društvo s ograničenom odgovornošću za usluge, OIB 33813904796, Kaštel 1, 47000 Karlovac zastupanog po punomoćniku Pavao Mrkonjić</derivirana_varijabla>
  </DomainObject.Predmet.ProtustrankaFormatedWithAdressOIB>
  <DomainObject.Predmet.ProtustrankaWithAdress>
    <izvorni_sadrzaj>Darko usluge građevinskom mehanizacijom jednostavno društvo s ograničenom odgovornošću za usluge Kaštel 1, 47000 Karlovac</izvorni_sadrzaj>
    <derivirana_varijabla naziv="DomainObject.Predmet.ProtustrankaWithAdress_1">Darko usluge građevinskom mehanizacijom jednostavno društvo s ograničenom odgovornošću za usluge Kaštel 1, 47000 Karlovac</derivirana_varijabla>
  </DomainObject.Predmet.ProtustrankaWithAdress>
  <DomainObject.Predmet.ProtustrankaWithAdressOIB>
    <izvorni_sadrzaj>Darko usluge građevinskom mehanizacijom jednostavno društvo s ograničenom odgovornošću za usluge, OIB 33813904796, Kaštel 1, 47000 Karlovac</izvorni_sadrzaj>
    <derivirana_varijabla naziv="DomainObject.Predmet.ProtustrankaWithAdressOIB_1">Darko usluge građevinskom mehanizacijom jednostavno društvo s ograničenom odgovornošću za usluge, OIB 33813904796, Kaštel 1, 47000 Karlovac</derivirana_varijabla>
  </DomainObject.Predmet.ProtustrankaWithAdressOIB>
  <DomainObject.Predmet.ProtustrankaNazivFormated>
    <izvorni_sadrzaj>Darko usluge građevinskom mehanizacijom jednostavno društvo s ograničenom odgovornošću za usluge</izvorni_sadrzaj>
    <derivirana_varijabla naziv="DomainObject.Predmet.ProtustrankaNazivFormated_1">Darko usluge građevinskom mehanizacijom jednostavno društvo s ograničenom odgovornošću za usluge</derivirana_varijabla>
  </DomainObject.Predmet.ProtustrankaNazivFormated>
  <DomainObject.Predmet.ProtustrankaNazivFormatedOIB>
    <izvorni_sadrzaj>Darko usluge građevinskom mehanizacijom jednostavno društvo s ograničenom odgovornošću za usluge, OIB 33813904796</izvorni_sadrzaj>
    <derivirana_varijabla naziv="DomainObject.Predmet.ProtustrankaNazivFormatedOIB_1">Darko usluge građevinskom mehanizacijom jednostavno društvo s ograničenom odgovornošću za usluge, OIB 33813904796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Darko usluge građevinskom mehanizacijom jednostavno društvo s ograničenom odgovornošću za usluge zastupanog po punomoćniku Pavao Mrkonjić</item>
    </izvorni_sadrzaj>
    <derivirana_varijabla naziv="DomainObject.Predmet.ProtuStrankaListFormated_1">
      <item>Darko usluge građevinskom mehanizacijom jednostavno društvo s ograničenom odgovornošću za usluge zastupanog po punomoćniku Pavao Mrkonjić</item>
    </derivirana_varijabla>
  </DomainObject.Predmet.ProtuStrankaListFormated>
  <DomainObject.Predmet.ProtuStrankaListFormatedOIB>
    <izvorni_sadrzaj>
      <item>Darko usluge građevinskom mehanizacijom jednostavno društvo s ograničenom odgovornošću za usluge, OIB 33813904796 zastupanog po punomoćniku Pavao Mrkonjić</item>
    </izvorni_sadrzaj>
    <derivirana_varijabla naziv="DomainObject.Predmet.ProtuStrankaListFormatedOIB_1">
      <item>Darko usluge građevinskom mehanizacijom jednostavno društvo s ograničenom odgovornošću za usluge, OIB 33813904796 zastupanog po punomoćniku Pavao Mrkonjić</item>
    </derivirana_varijabla>
  </DomainObject.Predmet.ProtuStrankaListFormatedOIB>
  <DomainObject.Predmet.ProtuStrankaListFormatedWithAdress>
    <izvorni_sadrzaj>
      <item>Darko usluge građevinskom mehanizacijom jednostavno društvo s ograničenom odgovornošću za usluge, Kaštel 1, 47000 Karlovac zastupanog po punomoćniku Pavao Mrkonjić</item>
    </izvorni_sadrzaj>
    <derivirana_varijabla naziv="DomainObject.Predmet.ProtuStrankaListFormatedWithAdress_1">
      <item>Darko usluge građevinskom mehanizacijom jednostavno društvo s ograničenom odgovornošću za usluge, Kaštel 1, 47000 Karlovac zastupanog po punomoćniku Pavao Mrkonjić</item>
    </derivirana_varijabla>
  </DomainObject.Predmet.ProtuStrankaListFormatedWithAdress>
  <DomainObject.Predmet.ProtuStrankaListFormatedWithAdressOIB>
    <izvorni_sadrzaj>
      <item>Darko usluge građevinskom mehanizacijom jednostavno društvo s ograničenom odgovornošću za usluge, OIB 33813904796, Kaštel 1, 47000 Karlovac zastupanog po punomoćniku Pavao Mrkonjić</item>
    </izvorni_sadrzaj>
    <derivirana_varijabla naziv="DomainObject.Predmet.ProtuStrankaListFormatedWithAdressOIB_1">
      <item>Darko usluge građevinskom mehanizacijom jednostavno društvo s ograničenom odgovornošću za usluge, OIB 33813904796, Kaštel 1, 47000 Karlovac zastupanog po punomoćniku Pavao Mrkonjić</item>
    </derivirana_varijabla>
  </DomainObject.Predmet.ProtuStrankaListFormatedWithAdressOIB>
  <DomainObject.Predmet.ProtuStrankaListNazivFormated>
    <izvorni_sadrzaj>
      <item>Darko usluge građevinskom mehanizacijom jednostavno društvo s ograničenom odgovornošću za usluge</item>
    </izvorni_sadrzaj>
    <derivirana_varijabla naziv="DomainObject.Predmet.ProtuStrankaListNazivFormated_1">
      <item>Darko usluge građevinskom mehanizacijom jednostavno društvo s ograničenom odgovornošću za usluge</item>
    </derivirana_varijabla>
  </DomainObject.Predmet.ProtuStrankaListNazivFormated>
  <DomainObject.Predmet.ProtuStrankaListNazivFormatedOIB>
    <izvorni_sadrzaj>
      <item>Darko usluge građevinskom mehanizacijom jednostavno društvo s ograničenom odgovornošću za usluge, OIB 33813904796</item>
    </izvorni_sadrzaj>
    <derivirana_varijabla naziv="DomainObject.Predmet.ProtuStrankaListNazivFormatedOIB_1">
      <item>Darko usluge građevinskom mehanizacijom jednostavno društvo s ograničenom odgovornošću za usluge, OIB 33813904796</item>
    </derivirana_varijabla>
  </DomainObject.Predmet.ProtuStrankaListNazivFormatedOIB>
  <DomainObject.Predmet.OstaliListFormated>
    <izvorni_sadrzaj>
      <item>Pavao Mrkonjić punomoćnik sudionika u postupku Darko usluge građevinskom mehanizacijom jednostavno društvo s ograničenom odgovornošću za usluge</item>
    </izvorni_sadrzaj>
    <derivirana_varijabla naziv="DomainObject.Predmet.OstaliListFormated_1">
      <item>Pavao Mrkonjić punomoćnik sudionika u postupku Darko usluge građevinskom mehanizacijom jednostavno društvo s ograničenom odgovornošću za usluge</item>
    </derivirana_varijabla>
  </DomainObject.Predmet.OstaliListFormated>
  <DomainObject.Predmet.OstaliListFormatedOIB>
    <izvorni_sadrzaj>
      <item>Pavao Mrkonjić, OIB 00000000001 punomoćnik sudionika u postupku Darko usluge građevinskom mehanizacijom jednostavno društvo s ograničenom odgovornošću za usluge</item>
    </izvorni_sadrzaj>
    <derivirana_varijabla naziv="DomainObject.Predmet.OstaliListFormatedOIB_1">
      <item>Pavao Mrkonjić, OIB 00000000001 punomoćnik sudionika u postupku Darko usluge građevinskom mehanizacijom jednostavno društvo s ograničenom odgovornošću za usluge</item>
    </derivirana_varijabla>
  </DomainObject.Predmet.OstaliListFormatedOIB>
  <DomainObject.Predmet.OstaliListFormatedWithAdress>
    <izvorni_sadrzaj>
      <item>Pavao Mrkonjić, Ante Topić Mimare 24, 10000 Zagreb punomoćnik sudionika u postupku Darko usluge građevinskom mehanizacijom jednostavno društvo s ograničenom odgovornošću za usluge</item>
    </izvorni_sadrzaj>
    <derivirana_varijabla naziv="DomainObject.Predmet.OstaliListFormatedWithAdress_1">
      <item>Pavao Mrkonjić, Ante Topić Mimare 24, 10000 Zagreb punomoćnik sudionika u postupku Darko usluge građevinskom mehanizacijom jednostavno društvo s ograničenom odgovornošću za usluge</item>
    </derivirana_varijabla>
  </DomainObject.Predmet.OstaliListFormatedWithAdress>
  <DomainObject.Predmet.OstaliListFormatedWithAdressOIB>
    <izvorni_sadrzaj>
      <item>Pavao Mrkonjić, OIB 00000000001, Ante Topić Mimare 24, 10000 Zagreb punomoćnik sudionika u postupku Darko usluge građevinskom mehanizacijom jednostavno društvo s ograničenom odgovornošću za usluge</item>
    </izvorni_sadrzaj>
    <derivirana_varijabla naziv="DomainObject.Predmet.OstaliListFormatedWithAdressOIB_1">
      <item>Pavao Mrkonjić, OIB 00000000001, Ante Topić Mimare 24, 10000 Zagreb punomoćnik sudionika u postupku Darko usluge građevinskom mehanizacijom jednostavno društvo s ograničenom odgovornošću za usluge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00000000001</item>
    </izvorni_sadrzaj>
    <derivirana_varijabla naziv="DomainObject.Predmet.OstaliListNazivFormatedOIB_1">
      <item>Pavao Mrkonjić,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Darko usluge građevinskom mehanizacijom jednostavno društvo s ograničenom odgovornošću za usluge</izvorni_sadrzaj>
    <derivirana_varijabla naziv="DomainObject.Predmet.ProtustrankaIDrugi_1">Darko usluge građevinskom mehanizacijom jednostavno društvo s ograničenom odgovornošću za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Darko usluge građevinskom mehanizacijom jednostavno društvo s ograničenom odgovornošću za usluge, OIB 33813904796, Kaštel 1, 47000 Karlovac</izvorni_sadrzaj>
    <derivirana_varijabla naziv="DomainObject.Predmet.ProtustrankaIDrugiAdressOIB_1">Darko usluge građevinskom mehanizacijom jednostavno društvo s ograničenom odgovornošću za usluge, OIB 33813904796, Kaštel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usluge građevinskom mehanizacijom jednostavno društvo s ograničenom odgovornošću za usluge</item>
      <item>Financijska agencija</item>
      <item>Pavao Mrkonjić</item>
    </izvorni_sadrzaj>
    <derivirana_varijabla naziv="DomainObject.Predmet.SudioniciListNaziv_1">
      <item>Darko usluge građevinskom mehanizacijom jednostavno društvo s ograničenom odgovornošću za usluge</item>
      <item>Financijska agencija</item>
      <item>Pavao Mrkonjić</item>
    </derivirana_varijabla>
  </DomainObject.Predmet.SudioniciListNaziv>
  <DomainObject.Predmet.SudioniciListAdressOIB>
    <izvorni_sadrzaj>
      <item>Darko usluge građevinskom mehanizacijom jednostavno društvo s ograničenom odgovornošću za usluge, OIB 33813904796, Kaštel 1,47000 Karlovac</item>
      <item>Financijska agencija, OIB 85821130368, UL.PAVLA VITEZOVIĆA 1,47000 Karlovac</item>
      <item>Pavao Mrkonjić, OIB 00000000001, Ante Topić Mimare 24,10000 Zagreb</item>
    </izvorni_sadrzaj>
    <derivirana_varijabla naziv="DomainObject.Predmet.SudioniciListAdressOIB_1">
      <item>Darko usluge građevinskom mehanizacijom jednostavno društvo s ograničenom odgovornošću za usluge, OIB 33813904796, Kaštel 1,47000 Karlovac</item>
      <item>Financijska agencija, OIB 85821130368, UL.PAVLA VITEZOVIĆA 1,47000 Karlovac</item>
      <item>Pavao Mrkonjić, OIB 00000000001,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33813904796</item>
      <item>, OIB 85821130368</item>
      <item>, OIB 00000000001</item>
    </izvorni_sadrzaj>
    <derivirana_varijabla naziv="DomainObject.Predmet.SudioniciListNazivOIB_1">
      <item>, OIB 33813904796</item>
      <item>, OIB 85821130368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884</properties:Characters>
  <properties:Lines>44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2021-04-21T11:38:00Z</cp:lastPrinted>
  <dcterms:modified xmlns:xsi="http://www.w3.org/2001/XMLSchema-instance" xsi:type="dcterms:W3CDTF">2021-04-21T11:39:00Z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